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971A1" w14:textId="090AAD07" w:rsidR="00535962" w:rsidRPr="00F7167E" w:rsidRDefault="0063556F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69D8DD" wp14:editId="7719A413">
                <wp:simplePos x="0" y="0"/>
                <wp:positionH relativeFrom="margin">
                  <wp:align>center</wp:align>
                </wp:positionH>
                <wp:positionV relativeFrom="paragraph">
                  <wp:posOffset>83820</wp:posOffset>
                </wp:positionV>
                <wp:extent cx="3228975" cy="279400"/>
                <wp:effectExtent l="0" t="0" r="9525" b="635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09E87A65" w14:textId="4C98BA72" w:rsidR="00E45F0C" w:rsidRPr="0063556F" w:rsidRDefault="00000000" w:rsidP="00E45F0C">
                                <w:pPr>
                                  <w:rPr>
                                    <w:lang w:val="es-DO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</w:rPr>
                                    <w:alias w:val="Nombre de la Institución"/>
                                    <w:tag w:val="Nombre de la Institución"/>
                                    <w:id w:val="-1921861106"/>
                                  </w:sdtPr>
                                  <w:sdtContent>
                                    <w:r w:rsidR="0063556F" w:rsidRPr="0063556F">
                                      <w:rPr>
                                        <w:rStyle w:val="Style6"/>
                                        <w:lang w:val="es-DO"/>
                                      </w:rPr>
                                      <w:t>HOSPITAL REGIONAL DR JOSE M</w:t>
                                    </w:r>
                                    <w:r w:rsidR="0063556F">
                                      <w:rPr>
                                        <w:rStyle w:val="Style6"/>
                                      </w:rPr>
                                      <w:t>ARIAL CABRAL Y BAEZ</w:t>
                                    </w:r>
                                  </w:sdtContent>
                                </w:sdt>
                              </w:p>
                              <w:p w14:paraId="178D7236" w14:textId="36AC368E" w:rsidR="002E1412" w:rsidRPr="002E1412" w:rsidRDefault="00000000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69D8DD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0;margin-top:6.6pt;width:254.2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Tev9AEAAMoDAAAOAAAAZHJzL2Uyb0RvYy54bWysU1Fv0zAQfkfiP1h+p2lDx9ao6TQ6FSGN&#10;gTT4AY7jJBaOz5zdJuXXc3a6rhpviDxYPp/93X3ffVnfjr1hB4Vegy35YjbnTFkJtbZtyX983727&#10;4c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09E87A65" w14:textId="4C98BA72" w:rsidR="00E45F0C" w:rsidRPr="0063556F" w:rsidRDefault="00000000" w:rsidP="00E45F0C">
                          <w:pPr>
                            <w:rPr>
                              <w:lang w:val="es-DO"/>
                            </w:rPr>
                          </w:pPr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-1921861106"/>
                            </w:sdtPr>
                            <w:sdtContent>
                              <w:r w:rsidR="0063556F" w:rsidRPr="0063556F">
                                <w:rPr>
                                  <w:rStyle w:val="Style6"/>
                                  <w:lang w:val="es-DO"/>
                                </w:rPr>
                                <w:t>HOSPITAL REGIONAL DR JOSE M</w:t>
                              </w:r>
                              <w:r w:rsidR="0063556F">
                                <w:rPr>
                                  <w:rStyle w:val="Style6"/>
                                </w:rPr>
                                <w:t>ARIAL CABRAL Y BAEZ</w:t>
                              </w:r>
                            </w:sdtContent>
                          </w:sdt>
                        </w:p>
                        <w:p w14:paraId="178D7236" w14:textId="36AC368E" w:rsidR="002E1412" w:rsidRPr="002E1412" w:rsidRDefault="00000000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Pr="0063556F">
        <w:drawing>
          <wp:anchor distT="0" distB="0" distL="114300" distR="114300" simplePos="0" relativeHeight="251701248" behindDoc="0" locked="0" layoutInCell="1" allowOverlap="1" wp14:anchorId="666CA2F7" wp14:editId="2DB869A9">
            <wp:simplePos x="0" y="0"/>
            <wp:positionH relativeFrom="margin">
              <wp:posOffset>-228600</wp:posOffset>
            </wp:positionH>
            <wp:positionV relativeFrom="paragraph">
              <wp:posOffset>-211455</wp:posOffset>
            </wp:positionV>
            <wp:extent cx="981075" cy="533400"/>
            <wp:effectExtent l="0" t="0" r="9525" b="0"/>
            <wp:wrapNone/>
            <wp:docPr id="1744580086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6656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DC2D7D2" wp14:editId="35C628CC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Content>
                                  <w:p w14:paraId="04BBA012" w14:textId="77777777"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3CF8FF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C2D7D2"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Content>
                            <w:p w14:paraId="04BBA012" w14:textId="77777777"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53CF8FF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A665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6DE4160" wp14:editId="661B9DB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349E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E4160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085349E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5748EC6D" w14:textId="2DF85A84" w:rsidR="00535962" w:rsidRPr="00535962" w:rsidRDefault="005A665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10708A2" wp14:editId="1F7A32B7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C0F487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708A2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2CC0F487" w14:textId="77777777" w:rsidR="00F7443C" w:rsidRPr="004767CC" w:rsidRDefault="00720A5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E32ED4" wp14:editId="5A4DBB2B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E4150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32ED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035E4150" w14:textId="77777777" w:rsidR="0026335F" w:rsidRPr="0026335F" w:rsidRDefault="00720A5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A3019E" w14:textId="61311A01" w:rsidR="00535962" w:rsidRDefault="005A665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885E25" wp14:editId="2F2CB539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41DA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85E25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55041DA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20A54">
                        <w:fldChar w:fldCharType="begin"/>
                      </w:r>
                      <w:r w:rsidR="00720A54">
                        <w:instrText xml:space="preserve"> NUMPAGES   \* MERGEFORMAT </w:instrText>
                      </w:r>
                      <w:r w:rsidR="00720A54"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20A5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F81D314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16365880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728B877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6DD810C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15099A5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2C738813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73813C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D5B68B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6CD5A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6F0B0E7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437359FD" w14:textId="77777777" w:rsidTr="00A24343">
        <w:trPr>
          <w:trHeight w:val="457"/>
          <w:jc w:val="center"/>
        </w:trPr>
        <w:tc>
          <w:tcPr>
            <w:tcW w:w="849" w:type="dxa"/>
          </w:tcPr>
          <w:p w14:paraId="3DEDF0C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C39F62D" w14:textId="77777777" w:rsidR="0037246F" w:rsidRDefault="0037246F" w:rsidP="00BB657B">
            <w:pPr>
              <w:spacing w:after="0" w:line="240" w:lineRule="auto"/>
            </w:pPr>
          </w:p>
          <w:p w14:paraId="06A602E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9CB0B3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D7979D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84436E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BFAF0E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4F844C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F16F65E" w14:textId="77777777" w:rsidTr="00A24343">
        <w:trPr>
          <w:trHeight w:val="477"/>
          <w:jc w:val="center"/>
        </w:trPr>
        <w:tc>
          <w:tcPr>
            <w:tcW w:w="849" w:type="dxa"/>
          </w:tcPr>
          <w:p w14:paraId="3B5014A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A34368A" w14:textId="77777777" w:rsidR="0037246F" w:rsidRDefault="0037246F" w:rsidP="00BB657B">
            <w:pPr>
              <w:spacing w:after="0" w:line="240" w:lineRule="auto"/>
            </w:pPr>
          </w:p>
          <w:p w14:paraId="101CFBA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2EE7C3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21F7E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D377E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50C2A7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EC74E6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8B6830D" w14:textId="77777777" w:rsidTr="00A24343">
        <w:trPr>
          <w:trHeight w:val="477"/>
          <w:jc w:val="center"/>
        </w:trPr>
        <w:tc>
          <w:tcPr>
            <w:tcW w:w="849" w:type="dxa"/>
          </w:tcPr>
          <w:p w14:paraId="5EF65C3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C3CDC16" w14:textId="77777777" w:rsidR="0037246F" w:rsidRDefault="0037246F" w:rsidP="00BB657B">
            <w:pPr>
              <w:spacing w:after="0" w:line="240" w:lineRule="auto"/>
            </w:pPr>
          </w:p>
          <w:p w14:paraId="35D4089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25B59F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596ED9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A2473D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37C163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A6CBDB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4076C33" w14:textId="77777777" w:rsidTr="00A24343">
        <w:trPr>
          <w:trHeight w:val="477"/>
          <w:jc w:val="center"/>
        </w:trPr>
        <w:tc>
          <w:tcPr>
            <w:tcW w:w="849" w:type="dxa"/>
          </w:tcPr>
          <w:p w14:paraId="2CCE49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0E04A41" w14:textId="77777777" w:rsidR="0037246F" w:rsidRDefault="0037246F" w:rsidP="00BB657B">
            <w:pPr>
              <w:spacing w:after="0" w:line="240" w:lineRule="auto"/>
            </w:pPr>
          </w:p>
          <w:p w14:paraId="378D433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158067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8FC1F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B54344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866548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8C54C2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37A92C2B" w14:textId="77777777" w:rsidTr="00A24343">
        <w:trPr>
          <w:trHeight w:val="477"/>
          <w:jc w:val="center"/>
        </w:trPr>
        <w:tc>
          <w:tcPr>
            <w:tcW w:w="849" w:type="dxa"/>
          </w:tcPr>
          <w:p w14:paraId="5BCEE04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A7EF875" w14:textId="77777777" w:rsidR="0037246F" w:rsidRDefault="0037246F" w:rsidP="00BB657B">
            <w:pPr>
              <w:spacing w:after="0" w:line="240" w:lineRule="auto"/>
            </w:pPr>
          </w:p>
          <w:p w14:paraId="640E733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9673FE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90C485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7409C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4AFA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279045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4E6F95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701032ED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387EAEFA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6F0B707A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89D14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1BAEE8A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201F0C3B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224FF8F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406CFFC5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>Firma ___________________________________</w:t>
      </w:r>
    </w:p>
    <w:p w14:paraId="309CF4D8" w14:textId="2E661DA9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5A665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909731" wp14:editId="3D3B7E39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54251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09731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F54251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headerReference w:type="default" r:id="rId8"/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F1A76" w14:textId="77777777" w:rsidR="00F05D5B" w:rsidRDefault="00F05D5B" w:rsidP="001007E7">
      <w:pPr>
        <w:spacing w:after="0" w:line="240" w:lineRule="auto"/>
      </w:pPr>
      <w:r>
        <w:separator/>
      </w:r>
    </w:p>
  </w:endnote>
  <w:endnote w:type="continuationSeparator" w:id="0">
    <w:p w14:paraId="5FB8C570" w14:textId="77777777" w:rsidR="00F05D5B" w:rsidRDefault="00F05D5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0C358" w14:textId="58E1928D" w:rsidR="001007E7" w:rsidRDefault="005A6656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525E99E" wp14:editId="1A736B2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F608FB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6C34CE4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D699A26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525E99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31F608FB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6C34CE4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D699A26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522F124" w14:textId="24F656DB" w:rsidR="001007E7" w:rsidRDefault="005A665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80110A" wp14:editId="34791A65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08F5A6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80110A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608F5A6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89DAC2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E1A80C7" wp14:editId="39CB2B75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B99EE7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D1112" w14:textId="77777777" w:rsidR="00F05D5B" w:rsidRDefault="00F05D5B" w:rsidP="001007E7">
      <w:pPr>
        <w:spacing w:after="0" w:line="240" w:lineRule="auto"/>
      </w:pPr>
      <w:r>
        <w:separator/>
      </w:r>
    </w:p>
  </w:footnote>
  <w:footnote w:type="continuationSeparator" w:id="0">
    <w:p w14:paraId="74759515" w14:textId="77777777" w:rsidR="00F05D5B" w:rsidRDefault="00F05D5B" w:rsidP="001007E7">
      <w:pPr>
        <w:spacing w:after="0" w:line="240" w:lineRule="auto"/>
      </w:pPr>
      <w:r>
        <w:continuationSeparator/>
      </w:r>
    </w:p>
  </w:footnote>
  <w:footnote w:id="1">
    <w:p w14:paraId="424F0730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6CD3948D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5FBCB" w14:textId="314C5809" w:rsidR="00030313" w:rsidRDefault="00030313">
    <w:pPr>
      <w:pStyle w:val="Encabezado"/>
    </w:pPr>
    <w:r>
      <w:t xml:space="preserve">                                                                                                                         </w:t>
    </w:r>
    <w:r w:rsidRPr="00030313">
      <w:rPr>
        <w:noProof/>
      </w:rPr>
      <w:drawing>
        <wp:inline distT="0" distB="0" distL="0" distR="0" wp14:anchorId="0F449ADE" wp14:editId="55F5E660">
          <wp:extent cx="1114286" cy="742857"/>
          <wp:effectExtent l="0" t="0" r="0" b="63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4286" cy="7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0313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A6656"/>
    <w:rsid w:val="005B442B"/>
    <w:rsid w:val="005D0D63"/>
    <w:rsid w:val="00611A07"/>
    <w:rsid w:val="0062592A"/>
    <w:rsid w:val="0063556F"/>
    <w:rsid w:val="006506D0"/>
    <w:rsid w:val="00651E48"/>
    <w:rsid w:val="006709BC"/>
    <w:rsid w:val="00720A54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123F8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D6DBF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45F0C"/>
    <w:rsid w:val="00E76DBD"/>
    <w:rsid w:val="00E96D05"/>
    <w:rsid w:val="00EA7406"/>
    <w:rsid w:val="00EB128A"/>
    <w:rsid w:val="00F05D5B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6785B81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2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ramdcc@gmail.com</cp:lastModifiedBy>
  <cp:revision>5</cp:revision>
  <cp:lastPrinted>2011-03-04T18:27:00Z</cp:lastPrinted>
  <dcterms:created xsi:type="dcterms:W3CDTF">2022-06-28T15:15:00Z</dcterms:created>
  <dcterms:modified xsi:type="dcterms:W3CDTF">2025-11-06T00:16:00Z</dcterms:modified>
</cp:coreProperties>
</file>